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A9A" w:rsidRDefault="00BC3A9A" w:rsidP="00BC3A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BADECOKE, senior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BC3A9A" w:rsidRDefault="00BC3A9A" w:rsidP="00BC3A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3A9A" w:rsidRDefault="00BC3A9A" w:rsidP="00BC3A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3A9A" w:rsidRDefault="00BC3A9A" w:rsidP="00BC3A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</w:t>
      </w: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tenement in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Keevil</w:t>
      </w:r>
      <w:proofErr w:type="spellEnd"/>
      <w:r>
        <w:rPr>
          <w:rFonts w:ascii="Times New Roman" w:hAnsi="Times New Roman" w:cs="Times New Roman"/>
          <w:sz w:val="24"/>
          <w:szCs w:val="24"/>
        </w:rPr>
        <w:t>, Wiltshire.</w:t>
      </w:r>
    </w:p>
    <w:p w:rsidR="00BC3A9A" w:rsidRDefault="00BC3A9A" w:rsidP="00BC3A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864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25 - 374)</w:t>
      </w:r>
    </w:p>
    <w:p w:rsidR="00BC3A9A" w:rsidRDefault="00BC3A9A" w:rsidP="00BC3A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3A9A" w:rsidRDefault="00BC3A9A" w:rsidP="00BC3A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C3A9A" w:rsidRDefault="00BC3A9A" w:rsidP="00BC3A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  <w:bookmarkStart w:id="0" w:name="_GoBack"/>
      <w:bookmarkEnd w:id="0"/>
    </w:p>
    <w:sectPr w:rsidR="00DD5B8A" w:rsidRPr="00BC3A9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A9A" w:rsidRDefault="00BC3A9A" w:rsidP="00564E3C">
      <w:pPr>
        <w:spacing w:after="0" w:line="240" w:lineRule="auto"/>
      </w:pPr>
      <w:r>
        <w:separator/>
      </w:r>
    </w:p>
  </w:endnote>
  <w:endnote w:type="continuationSeparator" w:id="0">
    <w:p w:rsidR="00BC3A9A" w:rsidRDefault="00BC3A9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A9A" w:rsidRDefault="00BC3A9A" w:rsidP="00564E3C">
      <w:pPr>
        <w:spacing w:after="0" w:line="240" w:lineRule="auto"/>
      </w:pPr>
      <w:r>
        <w:separator/>
      </w:r>
    </w:p>
  </w:footnote>
  <w:footnote w:type="continuationSeparator" w:id="0">
    <w:p w:rsidR="00BC3A9A" w:rsidRDefault="00BC3A9A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9A"/>
    <w:rsid w:val="00564E3C"/>
    <w:rsid w:val="00BC3A9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C7A80"/>
  <w15:chartTrackingRefBased/>
  <w15:docId w15:val="{C072A22A-546D-446F-A787-29F031FA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C3A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2015-10-02T16:25:00Z</dcterms:created>
  <dcterms:modified xsi:type="dcterms:W3CDTF">2015-10-02T16:26:00Z</dcterms:modified>
</cp:coreProperties>
</file>